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3433" w:rsidRDefault="00000000">
      <w:pPr>
        <w:pStyle w:val="Standard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Allegato “A” </w:t>
      </w:r>
    </w:p>
    <w:p w:rsidR="00693433" w:rsidRDefault="00000000">
      <w:pPr>
        <w:pStyle w:val="Standard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Al Comune di BUTTIGLIERA ALTA</w:t>
      </w:r>
    </w:p>
    <w:p w:rsidR="00693433" w:rsidRDefault="00693433">
      <w:pPr>
        <w:pStyle w:val="Standard"/>
        <w:jc w:val="right"/>
        <w:rPr>
          <w:rFonts w:ascii="Tahoma" w:hAnsi="Tahoma" w:cs="Tahoma"/>
          <w:b/>
          <w:bCs/>
        </w:rPr>
      </w:pPr>
    </w:p>
    <w:p w:rsidR="00693433" w:rsidRDefault="00000000">
      <w:pPr>
        <w:widowControl/>
        <w:suppressAutoHyphens w:val="0"/>
        <w:autoSpaceDE w:val="0"/>
        <w:jc w:val="center"/>
        <w:textAlignment w:val="auto"/>
        <w:rPr>
          <w:rFonts w:ascii="Tahoma" w:eastAsia="Times New Roman" w:hAnsi="Tahoma" w:cs="Tahoma"/>
          <w:b/>
          <w:bCs/>
          <w:kern w:val="0"/>
          <w:lang w:eastAsia="it-IT" w:bidi="ar-SA"/>
        </w:rPr>
      </w:pPr>
      <w:r>
        <w:rPr>
          <w:rFonts w:ascii="Tahoma" w:eastAsia="Times New Roman" w:hAnsi="Tahoma" w:cs="Tahoma"/>
          <w:b/>
          <w:bCs/>
          <w:kern w:val="0"/>
          <w:lang w:eastAsia="it-IT" w:bidi="ar-SA"/>
        </w:rPr>
        <w:t>AVVISO PUBBLICO</w:t>
      </w:r>
    </w:p>
    <w:p w:rsidR="00693433" w:rsidRDefault="00000000">
      <w:pPr>
        <w:widowControl/>
        <w:suppressAutoHyphens w:val="0"/>
        <w:autoSpaceDE w:val="0"/>
        <w:jc w:val="center"/>
        <w:textAlignment w:val="auto"/>
        <w:rPr>
          <w:rFonts w:ascii="Calibri" w:eastAsia="NSimSun" w:hAnsi="Calibri" w:cs="Calibri"/>
          <w:b/>
          <w:bCs/>
          <w:color w:val="00B050"/>
          <w:sz w:val="28"/>
          <w:szCs w:val="28"/>
        </w:rPr>
      </w:pPr>
      <w:r>
        <w:rPr>
          <w:rFonts w:ascii="Calibri" w:eastAsia="NSimSun" w:hAnsi="Calibri" w:cs="Calibri"/>
          <w:b/>
          <w:bCs/>
          <w:color w:val="00B050"/>
          <w:sz w:val="28"/>
          <w:szCs w:val="28"/>
        </w:rPr>
        <w:t xml:space="preserve">CENTRI ESTIVI CITTADINI  ANNI 2023 E 2024 </w:t>
      </w:r>
    </w:p>
    <w:p w:rsidR="00693433" w:rsidRDefault="00000000">
      <w:pPr>
        <w:widowControl/>
        <w:suppressAutoHyphens w:val="0"/>
        <w:autoSpaceDE w:val="0"/>
        <w:jc w:val="center"/>
        <w:textAlignment w:val="auto"/>
      </w:pPr>
      <w:r>
        <w:rPr>
          <w:rFonts w:ascii="Calibri" w:eastAsia="NSimSun" w:hAnsi="Calibri" w:cs="Calibri"/>
          <w:b/>
          <w:bCs/>
          <w:color w:val="00B050"/>
        </w:rPr>
        <w:t xml:space="preserve">ESTATE BIMBI  - ESTATE RAGAZZI  </w:t>
      </w:r>
    </w:p>
    <w:p w:rsidR="00693433" w:rsidRDefault="00000000">
      <w:pPr>
        <w:widowControl/>
        <w:suppressAutoHyphens w:val="0"/>
        <w:autoSpaceDE w:val="0"/>
        <w:jc w:val="center"/>
        <w:textAlignment w:val="auto"/>
      </w:pPr>
      <w:r>
        <w:rPr>
          <w:rFonts w:ascii="Tahoma" w:eastAsia="NSimSun" w:hAnsi="Tahoma" w:cs="Tahoma"/>
          <w:b/>
          <w:bCs/>
          <w:color w:val="00B050"/>
          <w:sz w:val="22"/>
          <w:szCs w:val="22"/>
        </w:rPr>
        <w:t>RIVOLTI AI BAMBINI/RAGAZZI  DELLA SCUOLA INFANZIA - PRIMARIA - SECONDARIA I°</w:t>
      </w:r>
    </w:p>
    <w:p w:rsidR="00693433" w:rsidRDefault="00693433">
      <w:pPr>
        <w:pStyle w:val="Standard"/>
        <w:jc w:val="center"/>
        <w:rPr>
          <w:rFonts w:ascii="Tahoma" w:hAnsi="Tahoma" w:cs="Tahoma"/>
          <w:b/>
          <w:bCs/>
        </w:rPr>
      </w:pPr>
    </w:p>
    <w:p w:rsidR="00693433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ISTANZA</w:t>
      </w:r>
    </w:p>
    <w:p w:rsidR="00693433" w:rsidRDefault="00693433">
      <w:pPr>
        <w:pStyle w:val="Standard"/>
        <w:jc w:val="center"/>
        <w:rPr>
          <w:rFonts w:ascii="Tahoma" w:hAnsi="Tahoma" w:cs="Tahoma"/>
          <w:b/>
          <w:bCs/>
        </w:rPr>
      </w:pP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Il sottoscritto  ________________________ nato a  __________________ il _______________</w:t>
      </w: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codice fiscale_____________________, residente a ___________________________________</w:t>
      </w: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 via  _______________________________________ n° ____ , in qualità di legale rappresentante di  ______________________________________________________________</w:t>
      </w: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 sede in  ___________________  via ___________________ n° ____ cap ______ prov. ____</w:t>
      </w: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codice fiscale  _______________________________  p.iva _____________________________</w:t>
      </w: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tel.  ______________________  pec-mail ___________________________________________</w:t>
      </w:r>
    </w:p>
    <w:p w:rsidR="00693433" w:rsidRDefault="00000000">
      <w:pPr>
        <w:pStyle w:val="Standard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(eventuale) sito internet ___________________________________________</w:t>
      </w:r>
    </w:p>
    <w:p w:rsidR="00693433" w:rsidRDefault="00693433">
      <w:pPr>
        <w:pStyle w:val="Standard"/>
        <w:jc w:val="both"/>
        <w:rPr>
          <w:rFonts w:ascii="Tahoma" w:hAnsi="Tahoma" w:cs="Tahoma"/>
        </w:rPr>
      </w:pPr>
    </w:p>
    <w:p w:rsidR="00693433" w:rsidRDefault="00000000">
      <w:pPr>
        <w:pStyle w:val="Standard"/>
        <w:jc w:val="center"/>
      </w:pPr>
      <w:r>
        <w:rPr>
          <w:rFonts w:ascii="Tahoma" w:hAnsi="Tahoma" w:cs="Tahoma"/>
          <w:b/>
          <w:bCs/>
        </w:rPr>
        <w:t>VISTO</w:t>
      </w:r>
      <w:r>
        <w:rPr>
          <w:rFonts w:ascii="Tahoma" w:hAnsi="Tahoma" w:cs="Tahoma"/>
        </w:rPr>
        <w:t xml:space="preserve"> l'avviso pubblico in oggetto </w:t>
      </w:r>
    </w:p>
    <w:p w:rsidR="00693433" w:rsidRDefault="00693433">
      <w:pPr>
        <w:pStyle w:val="Standard"/>
        <w:jc w:val="both"/>
        <w:rPr>
          <w:rFonts w:ascii="Tahoma" w:hAnsi="Tahoma" w:cs="Tahoma"/>
        </w:rPr>
      </w:pPr>
    </w:p>
    <w:p w:rsidR="00693433" w:rsidRDefault="00000000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sotto la propria responsabilità e consapevole delle sanzioni penali previste dall'art. 76 e delle conseguenze di cui all'art. 75 del D.P.R. 445/2000 in caso di falsità in atti e dichiarazioni mendaci,</w:t>
      </w:r>
    </w:p>
    <w:p w:rsidR="00693433" w:rsidRDefault="00693433">
      <w:pPr>
        <w:pStyle w:val="Standard"/>
        <w:jc w:val="both"/>
        <w:rPr>
          <w:rFonts w:ascii="Tahoma" w:hAnsi="Tahoma" w:cs="Tahoma"/>
        </w:rPr>
      </w:pPr>
    </w:p>
    <w:p w:rsidR="00693433" w:rsidRDefault="00000000">
      <w:pPr>
        <w:pStyle w:val="Standard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DICHIARA</w:t>
      </w:r>
    </w:p>
    <w:p w:rsidR="00693433" w:rsidRDefault="00000000">
      <w:pPr>
        <w:pStyle w:val="Standard"/>
        <w:jc w:val="both"/>
      </w:pPr>
      <w:r>
        <w:rPr>
          <w:rFonts w:ascii="Tahoma" w:hAnsi="Tahoma" w:cs="Tahoma"/>
          <w:b/>
          <w:bCs/>
        </w:rPr>
        <w:t>il proprio interesse a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partecipare alla selezione del progetto avviata dal COMUNE DI BUTTIGLIERA ALTA </w:t>
      </w:r>
    </w:p>
    <w:p w:rsidR="00693433" w:rsidRDefault="00C47C42">
      <w:pPr>
        <w:pStyle w:val="regolamento"/>
        <w:widowControl/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43180</wp:posOffset>
                </wp:positionV>
                <wp:extent cx="136525" cy="184150"/>
                <wp:effectExtent l="0" t="0" r="0" b="6350"/>
                <wp:wrapNone/>
                <wp:docPr id="94480969" name="Figura a mano libera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525" cy="18415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1" cap="flat">
                          <a:solidFill>
                            <a:srgbClr val="80808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693433" w:rsidRDefault="00000000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: forma 4" o:spid="_x0000_s1026" style="position:absolute;left:0;text-align:left;margin-left:7.5pt;margin-top:3.4pt;width:10.75pt;height:1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" adj="-11796480,,5400" path="m,l21600,r,21600l,21600,,xe" fillcolor="#cfe7f5" strokecolor="gray" strokeweight=".35281mm">
                <v:stroke joinstyle="miter"/>
                <v:formulas/>
                <v:path arrowok="t" o:connecttype="custom" o:connectlocs="68263,0;136525,92075;68263,184150;0,92075" o:connectangles="270,0,90,180" textboxrect="0,0,21600,21600"/>
                <v:textbox inset="0,0,0,0">
                  <w:txbxContent>
                    <w:p w:rsidR="00693433" w:rsidRDefault="00000000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ahoma" w:hAnsi="Tahoma" w:cs="Tahoma"/>
          <w:sz w:val="24"/>
        </w:rPr>
        <w:tab/>
        <w:t xml:space="preserve">      quale soggetto singolo  </w:t>
      </w:r>
    </w:p>
    <w:p w:rsidR="00693433" w:rsidRDefault="00C47C42">
      <w:pPr>
        <w:pStyle w:val="regolamento"/>
        <w:widowControl/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48895</wp:posOffset>
                </wp:positionV>
                <wp:extent cx="142240" cy="189865"/>
                <wp:effectExtent l="0" t="0" r="0" b="635"/>
                <wp:wrapNone/>
                <wp:docPr id="331394783" name="Figura a mano libera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2240" cy="189865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1" cap="flat">
                          <a:solidFill>
                            <a:srgbClr val="80808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693433" w:rsidRDefault="00000000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: forma 3" o:spid="_x0000_s1027" style="position:absolute;left:0;text-align:left;margin-left:7.1pt;margin-top:3.85pt;width:11.2pt;height:14.9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" adj="-11796480,,5400" path="m,l21600,r,21600l,21600,,xe" fillcolor="#cfe7f5" strokecolor="gray" strokeweight=".35281mm">
                <v:stroke joinstyle="miter"/>
                <v:formulas/>
                <v:path arrowok="t" o:connecttype="custom" o:connectlocs="71120,0;142240,94933;71120,189865;0,94933" o:connectangles="270,0,90,180" textboxrect="0,0,21600,21600"/>
                <v:textbox inset="0,0,0,0">
                  <w:txbxContent>
                    <w:p w:rsidR="00693433" w:rsidRDefault="00000000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ahoma" w:hAnsi="Tahoma" w:cs="Tahoma"/>
          <w:sz w:val="24"/>
        </w:rPr>
        <w:tab/>
        <w:t xml:space="preserve">      in raggruppamento con i seguenti altri soggetti di cui ha ottenuto mandato di rappresentanza</w:t>
      </w:r>
    </w:p>
    <w:p w:rsidR="00693433" w:rsidRDefault="00000000">
      <w:pPr>
        <w:pStyle w:val="regolamento"/>
        <w:widowControl/>
        <w:spacing w:before="12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__________________________________________________________________________</w:t>
      </w:r>
    </w:p>
    <w:p w:rsidR="00693433" w:rsidRDefault="00000000">
      <w:pPr>
        <w:pStyle w:val="regolamento"/>
        <w:widowControl/>
        <w:spacing w:before="120"/>
        <w:rPr>
          <w:rFonts w:ascii="Tahoma" w:hAnsi="Tahoma" w:cs="Tahoma"/>
          <w:b/>
          <w:bCs/>
          <w:sz w:val="24"/>
        </w:rPr>
      </w:pPr>
      <w:r>
        <w:rPr>
          <w:rFonts w:ascii="Tahoma" w:hAnsi="Tahoma" w:cs="Tahoma"/>
          <w:b/>
          <w:bCs/>
          <w:sz w:val="24"/>
        </w:rPr>
        <w:t>per la gestione di Centri Estivi cittadini anno 2023 e 2024:</w:t>
      </w:r>
    </w:p>
    <w:p w:rsidR="00693433" w:rsidRDefault="00000000">
      <w:pPr>
        <w:pStyle w:val="Standard"/>
        <w:jc w:val="both"/>
      </w:pPr>
      <w:r>
        <w:rPr>
          <w:rFonts w:ascii="Tahoma" w:hAnsi="Tahoma" w:cs="Tahoma"/>
        </w:rPr>
        <w:t>(l</w:t>
      </w:r>
      <w:r>
        <w:rPr>
          <w:rFonts w:ascii="Arial" w:eastAsia="NSimSun" w:hAnsi="Arial" w:cs="Arial"/>
          <w:u w:val="single"/>
        </w:rPr>
        <w:t>a partecipazione potrà essere formulata per una singola sezione, oppure per entrambe le aree di intervento, formulando progetti specifici):</w:t>
      </w:r>
    </w:p>
    <w:p w:rsidR="00693433" w:rsidRDefault="00693433">
      <w:pPr>
        <w:pStyle w:val="regolamento"/>
        <w:widowControl/>
        <w:spacing w:before="120"/>
        <w:ind w:left="0" w:firstLine="0"/>
        <w:rPr>
          <w:rFonts w:ascii="Tahoma" w:hAnsi="Tahoma" w:cs="Tahoma"/>
          <w:sz w:val="24"/>
        </w:rPr>
      </w:pPr>
    </w:p>
    <w:p w:rsidR="00693433" w:rsidRDefault="00C47C42">
      <w:pPr>
        <w:pStyle w:val="regolamento"/>
        <w:widowControl/>
        <w:spacing w:before="120"/>
      </w:pPr>
      <w:bookmarkStart w:id="0" w:name="_Hlk69297450"/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58420</wp:posOffset>
                </wp:positionV>
                <wp:extent cx="158115" cy="168275"/>
                <wp:effectExtent l="0" t="0" r="0" b="3175"/>
                <wp:wrapNone/>
                <wp:docPr id="119464599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115" cy="168275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1" cap="flat">
                          <a:solidFill>
                            <a:srgbClr val="80808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693433" w:rsidRDefault="00000000">
                            <w:pPr>
                              <w:jc w:val="center"/>
                            </w:pPr>
                            <w:r>
                              <w:t xml:space="preserve">              </w:t>
                            </w:r>
                          </w:p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: forma 2" o:spid="_x0000_s1028" style="position:absolute;left:0;text-align:left;margin-left:31.65pt;margin-top:4.6pt;width:12.45pt;height:1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" adj="-11796480,,5400" path="m,l21600,r,21600l,21600,,xe" fillcolor="#cfe7f5" strokecolor="gray" strokeweight=".35281mm">
                <v:stroke joinstyle="miter"/>
                <v:formulas/>
                <v:path arrowok="t" o:connecttype="custom" o:connectlocs="79058,0;158115,84138;79058,168275;0,84138" o:connectangles="270,0,90,180" textboxrect="0,0,21600,21600"/>
                <v:textbox inset="0,0,0,0">
                  <w:txbxContent>
                    <w:p w:rsidR="00693433" w:rsidRDefault="00000000">
                      <w:pPr>
                        <w:jc w:val="center"/>
                      </w:pPr>
                      <w: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ahoma" w:hAnsi="Tahoma" w:cs="Tahoma"/>
          <w:sz w:val="24"/>
        </w:rPr>
        <w:tab/>
      </w:r>
      <w:r w:rsidR="00000000">
        <w:rPr>
          <w:rFonts w:ascii="Tahoma" w:hAnsi="Tahoma" w:cs="Tahoma"/>
          <w:sz w:val="24"/>
        </w:rPr>
        <w:tab/>
        <w:t xml:space="preserve">     ESTATE BIMBI (3-5 anni)</w:t>
      </w:r>
    </w:p>
    <w:bookmarkEnd w:id="0"/>
    <w:p w:rsidR="00693433" w:rsidRDefault="00C47C42">
      <w:pPr>
        <w:pStyle w:val="regolamento"/>
        <w:widowControl/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58420</wp:posOffset>
                </wp:positionV>
                <wp:extent cx="158115" cy="168275"/>
                <wp:effectExtent l="0" t="0" r="0" b="3175"/>
                <wp:wrapNone/>
                <wp:docPr id="116526702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115" cy="168275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1" cap="flat">
                          <a:solidFill>
                            <a:srgbClr val="80808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693433" w:rsidRDefault="00000000">
                            <w:pPr>
                              <w:jc w:val="center"/>
                            </w:pPr>
                            <w:r>
                              <w:t xml:space="preserve">              </w:t>
                            </w:r>
                          </w:p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: forma 1" o:spid="_x0000_s1029" style="position:absolute;left:0;text-align:left;margin-left:31.65pt;margin-top:4.6pt;width:12.45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" adj="-11796480,,5400" path="m,l21600,r,21600l,21600,,xe" fillcolor="#cfe7f5" strokecolor="gray" strokeweight=".35281mm">
                <v:stroke joinstyle="miter"/>
                <v:formulas/>
                <v:path arrowok="t" o:connecttype="custom" o:connectlocs="79058,0;158115,84138;79058,168275;0,84138" o:connectangles="270,0,90,180" textboxrect="0,0,21600,21600"/>
                <v:textbox inset="0,0,0,0">
                  <w:txbxContent>
                    <w:p w:rsidR="00693433" w:rsidRDefault="00000000">
                      <w:pPr>
                        <w:jc w:val="center"/>
                      </w:pPr>
                      <w: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ahoma" w:hAnsi="Tahoma" w:cs="Tahoma"/>
          <w:sz w:val="24"/>
        </w:rPr>
        <w:tab/>
      </w:r>
      <w:r w:rsidR="00000000">
        <w:rPr>
          <w:rFonts w:ascii="Tahoma" w:hAnsi="Tahoma" w:cs="Tahoma"/>
          <w:sz w:val="24"/>
        </w:rPr>
        <w:tab/>
        <w:t xml:space="preserve">     ESTATE RAGAZZI (6-14 anni)</w:t>
      </w:r>
    </w:p>
    <w:p w:rsidR="00693433" w:rsidRDefault="00000000">
      <w:pPr>
        <w:pStyle w:val="regolamento"/>
        <w:widowControl/>
        <w:spacing w:before="120"/>
        <w:ind w:left="0" w:firstLine="0"/>
        <w:jc w:val="center"/>
      </w:pPr>
      <w:r>
        <w:rPr>
          <w:rFonts w:ascii="Tahoma" w:hAnsi="Tahoma" w:cs="Tahoma"/>
          <w:b/>
          <w:bCs/>
          <w:sz w:val="24"/>
        </w:rPr>
        <w:t>DICHIARA</w:t>
      </w:r>
      <w:r>
        <w:rPr>
          <w:rFonts w:ascii="Tahoma" w:hAnsi="Tahoma" w:cs="Tahoma"/>
          <w:sz w:val="24"/>
        </w:rPr>
        <w:t xml:space="preserve">  a tale fine</w:t>
      </w:r>
    </w:p>
    <w:p w:rsidR="00693433" w:rsidRDefault="00000000">
      <w:pPr>
        <w:pStyle w:val="regolamento"/>
        <w:widowControl/>
        <w:numPr>
          <w:ilvl w:val="0"/>
          <w:numId w:val="1"/>
        </w:numPr>
        <w:spacing w:before="12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lastRenderedPageBreak/>
        <w:t>che il soggetto che rappresenta è iscritto alla Camera di Commercio, Industria, Artigianato e Agricoltura ovvero al l'Albo delle Cooperative Sociali di  ______________________________</w:t>
      </w:r>
    </w:p>
    <w:p w:rsidR="00693433" w:rsidRDefault="00000000">
      <w:pPr>
        <w:pStyle w:val="regolamento"/>
        <w:widowControl/>
        <w:spacing w:before="120"/>
        <w:ind w:left="928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con il seguente oggetto sociale:  ____________________________________________</w:t>
      </w:r>
    </w:p>
    <w:p w:rsidR="00693433" w:rsidRDefault="00000000">
      <w:pPr>
        <w:pStyle w:val="regolamento"/>
        <w:widowControl/>
        <w:spacing w:before="120"/>
        <w:ind w:left="928"/>
      </w:pPr>
      <w:r>
        <w:rPr>
          <w:rFonts w:ascii="Tahoma" w:hAnsi="Tahoma" w:cs="Tahoma"/>
          <w:sz w:val="24"/>
        </w:rPr>
        <w:t>- (</w:t>
      </w:r>
      <w:r>
        <w:rPr>
          <w:rFonts w:ascii="Tahoma" w:hAnsi="Tahoma" w:cs="Tahoma"/>
          <w:sz w:val="24"/>
          <w:u w:val="single"/>
        </w:rPr>
        <w:t>nel caso in cui non vi sia l'obbligo di iscrizione</w:t>
      </w:r>
      <w:r>
        <w:rPr>
          <w:rFonts w:ascii="Tahoma" w:hAnsi="Tahoma" w:cs="Tahoma"/>
          <w:sz w:val="24"/>
        </w:rPr>
        <w:t>):</w:t>
      </w:r>
    </w:p>
    <w:p w:rsidR="00693433" w:rsidRDefault="00000000">
      <w:pPr>
        <w:pStyle w:val="regolamento"/>
        <w:widowControl/>
        <w:spacing w:before="120"/>
        <w:ind w:left="928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che la natura giuridica del soggetto è:   ______________________________________</w:t>
      </w:r>
    </w:p>
    <w:p w:rsidR="00693433" w:rsidRDefault="00000000">
      <w:pPr>
        <w:pStyle w:val="regolamento"/>
        <w:widowControl/>
        <w:spacing w:before="120"/>
        <w:ind w:left="928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con il seguente oggetto sociale: _____________________________________________;</w:t>
      </w:r>
    </w:p>
    <w:p w:rsidR="00693433" w:rsidRDefault="00000000">
      <w:pPr>
        <w:pStyle w:val="regolamento"/>
        <w:widowControl/>
        <w:numPr>
          <w:ilvl w:val="0"/>
          <w:numId w:val="1"/>
        </w:numPr>
        <w:spacing w:before="120"/>
        <w:ind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che il soggetto che rappresenta è in possesso dell'esperienza specifica richiesta (pregressa esperienza rilevata negli ultimi 5 anni) in ambito centri estivi o altri servizi ed</w:t>
      </w:r>
      <w:r w:rsidR="00C47C42">
        <w:rPr>
          <w:rFonts w:ascii="Tahoma" w:hAnsi="Tahoma" w:cs="Tahoma"/>
          <w:sz w:val="24"/>
        </w:rPr>
        <w:t>u</w:t>
      </w:r>
      <w:r>
        <w:rPr>
          <w:rFonts w:ascii="Tahoma" w:hAnsi="Tahoma" w:cs="Tahoma"/>
          <w:sz w:val="24"/>
        </w:rPr>
        <w:t>cativi – art. 2). Indicare anni e progetti:</w:t>
      </w:r>
    </w:p>
    <w:p w:rsidR="00693433" w:rsidRDefault="00693433">
      <w:pPr>
        <w:pStyle w:val="regolamento"/>
        <w:widowControl/>
        <w:pBdr>
          <w:top w:val="single" w:sz="12" w:space="1" w:color="000000"/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_______________________________________________________________________;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3. che il soggetto che rappresenta non si trova in alcuna delle cause o situazioni che determinino l'esclusione a contrarre con la pubblica amministrazione di cui all'art. 80 del D.Lgs 50/2016, nei limiti di quanto compatibile con la propria forma organizzativa;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4. di  accettare  e obbligarsi senza condizione o riserva alcuna al rispetto di tutte le previsioni/obbligazioni contenute e/o derivanti dall'avviso pubblico pubblicato ed in particolare di assumersi gli impegni previsti dall'art. 4 dello stesso; 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5. di essere consapevole che l'avviso pubblico pubblicato e  le disposizioni in esso contenute relative a prescrizioni organizzative (sedi scolastiche, calendario aperture, numero utenti e animatori, gestione delle attività, eccetera), sanitarie (autorizzazioni, assicurazioni, presidi medici, eccetera), di tutela e garanzia dei minori e degli animatori, potranno essere oggetto di revisione in qualsiasi momento a seguito delle normative nazionali o locali che dovessero entrare in vigore prima dell'apertura dei centri estivi o nel corso degli stessi;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Si Allega: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- Copia atto costitutivo e Statuto (se Associazione)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- Curriculum soggetto partecipante e/o del Referente del progetto</w:t>
      </w:r>
    </w:p>
    <w:p w:rsidR="00693433" w:rsidRDefault="00000000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- Progetto – come da Allegato “C”</w:t>
      </w:r>
    </w:p>
    <w:p w:rsidR="00693433" w:rsidRDefault="00693433">
      <w:pPr>
        <w:pStyle w:val="regolamento"/>
        <w:widowControl/>
        <w:pBdr>
          <w:bottom w:val="single" w:sz="12" w:space="1" w:color="000000"/>
        </w:pBdr>
        <w:spacing w:before="120"/>
        <w:ind w:left="720" w:firstLine="0"/>
        <w:rPr>
          <w:rFonts w:ascii="Tahoma" w:hAnsi="Tahoma" w:cs="Tahoma"/>
          <w:sz w:val="24"/>
        </w:rPr>
      </w:pPr>
    </w:p>
    <w:p w:rsidR="00693433" w:rsidRDefault="00000000">
      <w:pPr>
        <w:pStyle w:val="regolamento"/>
        <w:widowControl/>
        <w:spacing w:before="12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Luogo e data  __________________</w:t>
      </w:r>
    </w:p>
    <w:p w:rsidR="00693433" w:rsidRDefault="00000000">
      <w:pPr>
        <w:pStyle w:val="regolamento"/>
        <w:widowControl/>
        <w:spacing w:before="12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>Timbro e firma per esteso del legale rappresentante</w:t>
      </w:r>
    </w:p>
    <w:p w:rsidR="00693433" w:rsidRDefault="00000000">
      <w:pPr>
        <w:pStyle w:val="regolamento"/>
        <w:widowControl/>
        <w:spacing w:before="120"/>
        <w:ind w:left="3545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                                                      __________________________________________</w:t>
      </w:r>
    </w:p>
    <w:p w:rsidR="00693433" w:rsidRDefault="00000000">
      <w:pPr>
        <w:pStyle w:val="regolamento"/>
        <w:widowControl/>
        <w:rPr>
          <w:rFonts w:ascii="Tahoma" w:hAnsi="Tahoma" w:cs="Tahoma"/>
          <w:i/>
          <w:iCs/>
          <w:szCs w:val="20"/>
        </w:rPr>
      </w:pPr>
      <w:r>
        <w:rPr>
          <w:rFonts w:ascii="Tahoma" w:hAnsi="Tahoma" w:cs="Tahoma"/>
          <w:i/>
          <w:iCs/>
          <w:szCs w:val="20"/>
        </w:rPr>
        <w:t>La dichiarazione deve essere obbligatoriamente corredata da fotocopia perfettamente leggibile e in corso</w:t>
      </w:r>
    </w:p>
    <w:p w:rsidR="00693433" w:rsidRDefault="00000000">
      <w:pPr>
        <w:pStyle w:val="regolamento"/>
        <w:widowControl/>
        <w:rPr>
          <w:rFonts w:ascii="Tahoma" w:hAnsi="Tahoma" w:cs="Tahoma"/>
          <w:i/>
          <w:iCs/>
          <w:szCs w:val="20"/>
        </w:rPr>
      </w:pPr>
      <w:r>
        <w:rPr>
          <w:rFonts w:ascii="Tahoma" w:hAnsi="Tahoma" w:cs="Tahoma"/>
          <w:i/>
          <w:iCs/>
          <w:szCs w:val="20"/>
        </w:rPr>
        <w:t>di validità del documento di identità del sottoscrittore, ai sensi dell'art. 38 del D.P.R. 445/2000.</w:t>
      </w:r>
    </w:p>
    <w:p w:rsidR="00693433" w:rsidRDefault="00693433">
      <w:pPr>
        <w:pStyle w:val="regolamento"/>
        <w:widowControl/>
        <w:rPr>
          <w:rFonts w:ascii="Tahoma" w:hAnsi="Tahoma" w:cs="Tahoma"/>
          <w:i/>
          <w:iCs/>
          <w:sz w:val="22"/>
          <w:szCs w:val="22"/>
        </w:rPr>
      </w:pPr>
    </w:p>
    <w:p w:rsidR="00693433" w:rsidRDefault="00000000">
      <w:pPr>
        <w:pStyle w:val="regolamento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Scadenza per la presentazione dell’istanza:  08.05.2023</w:t>
      </w:r>
    </w:p>
    <w:p w:rsidR="00693433" w:rsidRDefault="00693433">
      <w:pPr>
        <w:pStyle w:val="regolamento"/>
        <w:widowControl/>
        <w:spacing w:before="120"/>
        <w:rPr>
          <w:rFonts w:ascii="Tahoma" w:hAnsi="Tahoma" w:cs="Tahoma"/>
          <w:b/>
          <w:bCs/>
          <w:sz w:val="22"/>
          <w:szCs w:val="22"/>
        </w:rPr>
      </w:pPr>
    </w:p>
    <w:p w:rsidR="00693433" w:rsidRDefault="00000000">
      <w:pPr>
        <w:pStyle w:val="regolamento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Modalità per la presentazione:</w:t>
      </w:r>
    </w:p>
    <w:p w:rsidR="00693433" w:rsidRDefault="00000000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textAlignment w:val="auto"/>
        <w:rPr>
          <w:rFonts w:ascii="Tahoma" w:eastAsia="Times New Roman" w:hAnsi="Tahoma" w:cs="Tahoma"/>
          <w:color w:val="000000"/>
          <w:kern w:val="0"/>
          <w:sz w:val="22"/>
          <w:szCs w:val="22"/>
          <w:lang w:eastAsia="it-IT" w:bidi="ar-SA"/>
        </w:rPr>
      </w:pPr>
      <w:r>
        <w:rPr>
          <w:rFonts w:ascii="Tahoma" w:eastAsia="Times New Roman" w:hAnsi="Tahoma" w:cs="Tahoma"/>
          <w:color w:val="000000"/>
          <w:kern w:val="0"/>
          <w:sz w:val="22"/>
          <w:szCs w:val="22"/>
          <w:lang w:eastAsia="it-IT" w:bidi="ar-SA"/>
        </w:rPr>
        <w:t>· a mezzo posta:  Comune di BUTTIGLIERA ALTA– Via Reano 3 – 10090 Buttigliera Alta</w:t>
      </w:r>
    </w:p>
    <w:p w:rsidR="00693433" w:rsidRDefault="00000000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textAlignment w:val="auto"/>
      </w:pPr>
      <w:r>
        <w:rPr>
          <w:rFonts w:ascii="Tahoma" w:eastAsia="Times New Roman" w:hAnsi="Tahoma" w:cs="Tahoma"/>
          <w:color w:val="000000"/>
          <w:kern w:val="0"/>
          <w:sz w:val="22"/>
          <w:szCs w:val="22"/>
          <w:lang w:eastAsia="it-IT" w:bidi="ar-SA"/>
        </w:rPr>
        <w:lastRenderedPageBreak/>
        <w:t xml:space="preserve">· via PEC:  </w:t>
      </w:r>
      <w:hyperlink r:id="rId7" w:history="1">
        <w:r>
          <w:rPr>
            <w:rFonts w:ascii="Tahoma" w:eastAsia="Times New Roman" w:hAnsi="Tahoma" w:cs="Tahoma"/>
            <w:color w:val="0000FF"/>
            <w:kern w:val="0"/>
            <w:sz w:val="22"/>
            <w:szCs w:val="22"/>
            <w:u w:val="single"/>
            <w:lang w:eastAsia="it-IT" w:bidi="ar-SA"/>
          </w:rPr>
          <w:t>comune@pec.comune.buttiglieraalta.to.it</w:t>
        </w:r>
      </w:hyperlink>
      <w:r>
        <w:rPr>
          <w:rFonts w:ascii="Tahoma" w:eastAsia="Times New Roman" w:hAnsi="Tahoma" w:cs="Tahoma"/>
          <w:color w:val="000000"/>
          <w:kern w:val="0"/>
          <w:sz w:val="22"/>
          <w:szCs w:val="22"/>
          <w:lang w:eastAsia="it-IT" w:bidi="ar-SA"/>
        </w:rPr>
        <w:t xml:space="preserve"> </w:t>
      </w:r>
    </w:p>
    <w:p w:rsidR="00693433" w:rsidRDefault="00000000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0"/>
        <w:autoSpaceDE w:val="0"/>
        <w:textAlignment w:val="auto"/>
      </w:pPr>
      <w:r>
        <w:rPr>
          <w:rFonts w:ascii="Tahoma" w:eastAsia="Times New Roman" w:hAnsi="Tahoma" w:cs="Tahoma"/>
          <w:color w:val="000000"/>
          <w:kern w:val="0"/>
          <w:sz w:val="22"/>
          <w:szCs w:val="22"/>
          <w:lang w:eastAsia="it-IT" w:bidi="ar-SA"/>
        </w:rPr>
        <w:t xml:space="preserve">· a mano l’Ufficio Protocollo in Via Reano 3 negli orari: </w:t>
      </w:r>
      <w:r>
        <w:rPr>
          <w:rFonts w:ascii="Tahoma" w:eastAsia="Times New Roman" w:hAnsi="Tahoma" w:cs="Tahoma"/>
          <w:i/>
          <w:iCs/>
          <w:color w:val="000000"/>
          <w:kern w:val="0"/>
          <w:sz w:val="22"/>
          <w:szCs w:val="22"/>
          <w:lang w:eastAsia="it-IT" w:bidi="ar-SA"/>
        </w:rPr>
        <w:t>lunedì dalle ore 8,15 alle ore 12,00 – martedi-mercoledi-giovedi-venerdi dalle ore 10,00 alle ore 12,00 – mercoledì pomeriggio dalle ore 17,00 alle ore 18,45;</w:t>
      </w:r>
    </w:p>
    <w:sectPr w:rsidR="00693433">
      <w:footerReference w:type="default" r:id="rId8"/>
      <w:pgSz w:w="11905" w:h="16837"/>
      <w:pgMar w:top="1021" w:right="851" w:bottom="964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118F1" w:rsidRDefault="004118F1">
      <w:r>
        <w:separator/>
      </w:r>
    </w:p>
  </w:endnote>
  <w:endnote w:type="continuationSeparator" w:id="0">
    <w:p w:rsidR="004118F1" w:rsidRDefault="0041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000000" w:rsidRDefault="000000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118F1" w:rsidRDefault="004118F1">
      <w:r>
        <w:rPr>
          <w:color w:val="000000"/>
        </w:rPr>
        <w:separator/>
      </w:r>
    </w:p>
  </w:footnote>
  <w:footnote w:type="continuationSeparator" w:id="0">
    <w:p w:rsidR="004118F1" w:rsidRDefault="00411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1267E"/>
    <w:multiLevelType w:val="multilevel"/>
    <w:tmpl w:val="F3D4C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5289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C42"/>
    <w:rsid w:val="004118F1"/>
    <w:rsid w:val="00691DAD"/>
    <w:rsid w:val="00693433"/>
    <w:rsid w:val="007C1BD7"/>
    <w:rsid w:val="00C4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D06A9"/>
  <w15:docId w15:val="{F2FAE934-6EB2-42F2-A292-7DC89246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regolamento">
    <w:name w:val="regolamento"/>
    <w:basedOn w:val="Standard"/>
    <w:pPr>
      <w:tabs>
        <w:tab w:val="left" w:pos="-1843"/>
      </w:tabs>
      <w:ind w:left="284" w:hanging="284"/>
      <w:jc w:val="both"/>
    </w:pPr>
    <w:rPr>
      <w:rFonts w:ascii="Arial" w:eastAsia="Arial" w:hAnsi="Arial" w:cs="Arial"/>
      <w:sz w:val="20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rPr>
      <w:szCs w:val="21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omune@pec.comune.buttiglieraalta.t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GNONE\Desktop\Nuova%20cartella\ISTANZA-alllegato%20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ISTANZA-alllegato A</Template>
  <TotalTime>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Links>
    <vt:vector size="6" baseType="variant">
      <vt:variant>
        <vt:i4>4325416</vt:i4>
      </vt:variant>
      <vt:variant>
        <vt:i4>0</vt:i4>
      </vt:variant>
      <vt:variant>
        <vt:i4>0</vt:i4>
      </vt:variant>
      <vt:variant>
        <vt:i4>5</vt:i4>
      </vt:variant>
      <vt:variant>
        <vt:lpwstr>mailto:comune@pec.comune.buttiglieraalta.to.it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BUGNONE</dc:creator>
  <cp:keywords/>
  <cp:lastModifiedBy>BUGNONE</cp:lastModifiedBy>
  <cp:revision>1</cp:revision>
  <cp:lastPrinted>2021-04-14T10:43:00Z</cp:lastPrinted>
  <dcterms:created xsi:type="dcterms:W3CDTF">2023-04-27T08:42:00Z</dcterms:created>
  <dcterms:modified xsi:type="dcterms:W3CDTF">2023-04-27T08:42:00Z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